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4D2F3" w14:textId="673FA315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6</w:t>
      </w:r>
      <w:r w:rsidRPr="001C5CF7">
        <w:rPr>
          <w:rFonts w:cs="Arial"/>
          <w:noProof w:val="0"/>
          <w:sz w:val="22"/>
          <w:szCs w:val="22"/>
        </w:rPr>
        <w:t>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F62C2B" w:rsidRPr="00F62C2B">
        <w:rPr>
          <w:rFonts w:cs="Arial"/>
          <w:bCs/>
          <w:sz w:val="22"/>
          <w:szCs w:val="22"/>
        </w:rPr>
        <w:t>S1-214025</w:t>
      </w:r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A8458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GSMA-ACJA</w:t>
      </w:r>
      <w:r w:rsidR="00AA3B71">
        <w:rPr>
          <w:rFonts w:ascii="Arial" w:hAnsi="Arial" w:cs="Arial"/>
          <w:b/>
          <w:bCs/>
          <w:sz w:val="22"/>
          <w:szCs w:val="22"/>
        </w:rPr>
        <w:t>, SA2, SA6</w:t>
      </w:r>
      <w:bookmarkStart w:id="8" w:name="_GoBack"/>
      <w:bookmarkEnd w:id="8"/>
    </w:p>
    <w:p w14:paraId="2AA9D0DB" w14:textId="254E936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SA3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83C19A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7E6B89D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A3B71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AA3B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7E93CB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EFC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B71" w:rsidRPr="00AA3B71"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41D69CEF" w14:textId="18879081" w:rsidR="002218F8" w:rsidRDefault="002218F8" w:rsidP="000F6242">
      <w:r>
        <w:rPr>
          <w:rFonts w:hint="eastAsia"/>
        </w:rPr>
        <w:t xml:space="preserve">Firstly, </w:t>
      </w:r>
      <w:r>
        <w:t>i</w:t>
      </w:r>
      <w:r>
        <w:rPr>
          <w:rFonts w:hint="eastAsia"/>
        </w:rPr>
        <w:t>n TS 2</w:t>
      </w:r>
      <w:r>
        <w:t>2.125 the usage of UAV refers to the sum of the aerial equipment and the on-board UE comprising the mobile equipment and subscription module (e.g. USIM). Similarly, the usage of UAV controller refers to the sum of remote UAV control equipment and the UE.</w:t>
      </w:r>
    </w:p>
    <w:p w14:paraId="1D941337" w14:textId="1E5FB6E9" w:rsidR="00542794" w:rsidRPr="00542794" w:rsidRDefault="00542794" w:rsidP="000F6242">
      <w:r w:rsidRPr="00542794">
        <w:t>Regarding the 3 scenarios proposed by ACJA; SA1 was considering all 3 scenarios</w:t>
      </w:r>
      <w:r w:rsidR="00F62C2B">
        <w:t xml:space="preserve"> and the requirement covers all scenarios in which a UAV has become airborne but has not received a positive authorization response from the UTM.</w:t>
      </w:r>
      <w:r>
        <w:t xml:space="preserve"> It </w:t>
      </w:r>
      <w:r w:rsidR="002218F8">
        <w:t xml:space="preserve">should </w:t>
      </w:r>
      <w:r>
        <w:t>be recognised that SA1 only determines the service requirements for 3GPP and therefore technical solutions are beyond its remit.</w:t>
      </w:r>
    </w:p>
    <w:p w14:paraId="3581306D" w14:textId="45766A4A" w:rsidR="00542794" w:rsidRPr="000F6242" w:rsidRDefault="00E3510A" w:rsidP="000F6242">
      <w:pPr>
        <w:rPr>
          <w:i/>
          <w:iCs/>
          <w:color w:val="0070C0"/>
        </w:rPr>
      </w:pPr>
      <w:r>
        <w:t xml:space="preserve">SA1 have agreed </w:t>
      </w:r>
      <w:r>
        <w:t xml:space="preserve">a CR to TS 22.125 to </w:t>
      </w:r>
      <w:r w:rsidR="00F62C2B">
        <w:t>document</w:t>
      </w:r>
      <w:r>
        <w:t xml:space="preserve"> this by adding a note to the requirement that “</w:t>
      </w:r>
      <w:r w:rsidRPr="00E3510A">
        <w:rPr>
          <w:i/>
        </w:rPr>
        <w:t>the requirement […] covers a scenario where a UAV has become airborne but has not received a positive authorization response from the UTM</w:t>
      </w:r>
      <w:r>
        <w:t>”</w:t>
      </w:r>
      <w: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6990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218F8">
        <w:rPr>
          <w:rFonts w:ascii="Arial" w:hAnsi="Arial" w:cs="Arial"/>
          <w:b/>
        </w:rPr>
        <w:t>ACJA, SA2: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6653FE98" w:rsidR="00304DEF" w:rsidRPr="00304DEF" w:rsidRDefault="00304DEF" w:rsidP="00304DEF">
      <w:pPr>
        <w:rPr>
          <w:lang w:val="de-DE"/>
        </w:rPr>
      </w:pPr>
      <w:bookmarkStart w:id="11" w:name="OLE_LINK55"/>
      <w:bookmarkStart w:id="12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1"/>
      <w:bookmarkEnd w:id="12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3510A" w:rsidRPr="001C5CF7">
        <w:t>Electronic Meeting</w:t>
      </w:r>
    </w:p>
    <w:p w14:paraId="1F2ED347" w14:textId="77777777" w:rsidR="002F1940" w:rsidRPr="00E3510A" w:rsidRDefault="002F1940" w:rsidP="002F1940">
      <w:pPr>
        <w:rPr>
          <w:lang w:val="de-DE"/>
        </w:rPr>
      </w:pPr>
    </w:p>
    <w:sectPr w:rsidR="002F1940" w:rsidRPr="00E351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99E59" w14:textId="77777777" w:rsidR="00B779B3" w:rsidRDefault="00B779B3">
      <w:pPr>
        <w:spacing w:after="0"/>
      </w:pPr>
      <w:r>
        <w:separator/>
      </w:r>
    </w:p>
  </w:endnote>
  <w:endnote w:type="continuationSeparator" w:id="0">
    <w:p w14:paraId="516945EB" w14:textId="77777777" w:rsidR="00B779B3" w:rsidRDefault="00B77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0F381" w14:textId="77777777" w:rsidR="00B779B3" w:rsidRDefault="00B779B3">
      <w:pPr>
        <w:spacing w:after="0"/>
      </w:pPr>
      <w:r>
        <w:separator/>
      </w:r>
    </w:p>
  </w:footnote>
  <w:footnote w:type="continuationSeparator" w:id="0">
    <w:p w14:paraId="2DE226B4" w14:textId="77777777" w:rsidR="00B779B3" w:rsidRDefault="00B77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5CF7"/>
    <w:rsid w:val="001D50E9"/>
    <w:rsid w:val="002218F8"/>
    <w:rsid w:val="002837C2"/>
    <w:rsid w:val="002F1940"/>
    <w:rsid w:val="00304DEF"/>
    <w:rsid w:val="00383545"/>
    <w:rsid w:val="00416155"/>
    <w:rsid w:val="00433500"/>
    <w:rsid w:val="00433F71"/>
    <w:rsid w:val="00440D43"/>
    <w:rsid w:val="004E3939"/>
    <w:rsid w:val="00542794"/>
    <w:rsid w:val="00572763"/>
    <w:rsid w:val="00637DD2"/>
    <w:rsid w:val="006C0BD3"/>
    <w:rsid w:val="007F4F92"/>
    <w:rsid w:val="008B46EC"/>
    <w:rsid w:val="008D772F"/>
    <w:rsid w:val="0099764C"/>
    <w:rsid w:val="009E4009"/>
    <w:rsid w:val="00A53463"/>
    <w:rsid w:val="00AA3B71"/>
    <w:rsid w:val="00B779B3"/>
    <w:rsid w:val="00B97703"/>
    <w:rsid w:val="00C53FCE"/>
    <w:rsid w:val="00CF6087"/>
    <w:rsid w:val="00E3510A"/>
    <w:rsid w:val="00F62C2B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</cp:lastModifiedBy>
  <cp:revision>3</cp:revision>
  <cp:lastPrinted>2002-04-23T07:10:00Z</cp:lastPrinted>
  <dcterms:created xsi:type="dcterms:W3CDTF">2021-10-22T14:23:00Z</dcterms:created>
  <dcterms:modified xsi:type="dcterms:W3CDTF">2021-10-22T14:27:00Z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1634912275</vt:lpwstr>
  </property>
</Properties>
</file>